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34" w:rsidRPr="001C08D6" w:rsidRDefault="00986234" w:rsidP="00986234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85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9017</w:t>
      </w:r>
      <w:r w:rsidR="006F0F52">
        <w:rPr>
          <w:rFonts w:cs="Arial"/>
          <w:sz w:val="24"/>
          <w:szCs w:val="24"/>
        </w:rPr>
        <w:t>7</w:t>
      </w:r>
    </w:p>
    <w:p w:rsidR="00986234" w:rsidRPr="00F45489" w:rsidRDefault="00986234" w:rsidP="0098623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0" w:name="_Hlk945323"/>
      <w:r>
        <w:rPr>
          <w:rFonts w:eastAsia="Times New Roman" w:cs="Arial"/>
          <w:sz w:val="24"/>
          <w:szCs w:val="20"/>
          <w:lang w:eastAsia="ar-SA"/>
        </w:rPr>
        <w:t>Tallinn, Estonia, 18 - 22 February 2019</w:t>
      </w:r>
      <w:bookmarkEnd w:id="0"/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7F4AE5">
        <w:rPr>
          <w:rFonts w:eastAsia="Times New Roman" w:cs="Arial"/>
          <w:sz w:val="22"/>
          <w:szCs w:val="20"/>
          <w:lang w:eastAsia="ar-SA"/>
        </w:rPr>
        <w:t>Report of</w:t>
      </w:r>
      <w:r>
        <w:rPr>
          <w:rFonts w:eastAsia="Times New Roman" w:cs="Arial"/>
          <w:sz w:val="22"/>
          <w:szCs w:val="20"/>
          <w:lang w:eastAsia="ar-SA"/>
        </w:rPr>
        <w:t xml:space="preserve"> drafting session FS_NCIS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8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  <w:r w:rsidR="00C21F26" w:rsidRPr="00C21F26">
        <w:t xml:space="preserve"> </w:t>
      </w:r>
      <w:r w:rsidR="00C21F26" w:rsidRPr="00C21F26">
        <w:rPr>
          <w:rFonts w:eastAsia="Times New Roman" w:cs="Arial"/>
          <w:sz w:val="22"/>
          <w:szCs w:val="20"/>
          <w:lang w:eastAsia="ar-SA"/>
        </w:rPr>
        <w:t>Study on Network Controlled Interactive Service in 5GS [SP-180341]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FS_NCIS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986234" w:rsidRPr="00F774D3" w:rsidRDefault="00986234" w:rsidP="0098623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Sirius</w:t>
      </w:r>
    </w:p>
    <w:p w:rsidR="00986234" w:rsidRPr="00772E0F" w:rsidRDefault="00986234" w:rsidP="00986234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Arcturus</w:t>
      </w:r>
    </w:p>
    <w:p w:rsidR="00986234" w:rsidRPr="00015298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C21F26" w:rsidRPr="00015298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C21F26" w:rsidRPr="00015298" w:rsidRDefault="00C21F26" w:rsidP="00822194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26" w:rsidRPr="00BD600A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C21F26" w:rsidRPr="000125EA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21F26" w:rsidRPr="008B2A7B" w:rsidRDefault="00C21F26" w:rsidP="00C21F2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C21F26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Session </w:t>
            </w:r>
            <w:r w:rsidRPr="00C21F26">
              <w:rPr>
                <w:rFonts w:eastAsia="MS Mincho" w:cs="Arial"/>
                <w:sz w:val="24"/>
                <w:szCs w:val="24"/>
                <w:lang w:eastAsia="ja-JP"/>
              </w:rPr>
              <w:t>FS_NCIS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C21F26" w:rsidRPr="00AB0F3E" w:rsidTr="00C21F2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CF100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21F26" w:rsidRPr="00AB0F3E" w:rsidRDefault="00C21F26" w:rsidP="00C21F2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FS_NCIS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C21F26" w:rsidRPr="00015298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1F26" w:rsidRPr="004C4A40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C21F26" w:rsidRPr="00AB0F3E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415AA2" w:rsidRDefault="00C21F26" w:rsidP="00822194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21F26" w:rsidRPr="00015298" w:rsidTr="00C21F2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21F26" w:rsidRPr="00BD4335" w:rsidRDefault="00C21F26" w:rsidP="0082219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75A85" w:rsidRPr="00AB0F3E" w:rsidRDefault="00A75A85" w:rsidP="00A75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C21F26" w:rsidRPr="006620C9" w:rsidRDefault="00A75A85" w:rsidP="00A75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FS_NCIS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21F26" w:rsidRPr="00AB0F3E" w:rsidRDefault="00C21F26" w:rsidP="00822194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21F26" w:rsidRPr="00AB0F3E" w:rsidRDefault="00C21F26" w:rsidP="00822194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21F26" w:rsidRPr="00AB0F3E" w:rsidRDefault="00C21F26" w:rsidP="00822194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986234" w:rsidRPr="00015298" w:rsidRDefault="00986234" w:rsidP="00986234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FS_REFEC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986234" w:rsidRDefault="00986234" w:rsidP="00986234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FS_MPS2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986234" w:rsidRPr="002C5415" w:rsidRDefault="00986234" w:rsidP="0098623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>Session FS_5G_ATRAC</w:t>
      </w:r>
      <w:r>
        <w:rPr>
          <w:rFonts w:eastAsia="Times New Roman"/>
          <w:i/>
          <w:sz w:val="20"/>
          <w:szCs w:val="20"/>
          <w:lang w:val="en-US"/>
        </w:rPr>
        <w:t xml:space="preserve"> – chaired by Greg Schumacher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7"/>
        <w:gridCol w:w="1104"/>
        <w:gridCol w:w="1843"/>
        <w:gridCol w:w="6802"/>
        <w:gridCol w:w="1987"/>
        <w:gridCol w:w="2166"/>
        <w:gridCol w:w="102"/>
      </w:tblGrid>
      <w:tr w:rsidR="00214C0E" w:rsidRPr="00B04844" w:rsidTr="00214C0E">
        <w:trPr>
          <w:trHeight w:val="141"/>
        </w:trPr>
        <w:tc>
          <w:tcPr>
            <w:tcW w:w="14601" w:type="dxa"/>
            <w:gridSpan w:val="7"/>
            <w:tcBorders>
              <w:bottom w:val="nil"/>
            </w:tcBorders>
            <w:shd w:val="clear" w:color="auto" w:fill="F2F2F2"/>
          </w:tcPr>
          <w:p w:rsidR="00214C0E" w:rsidRPr="009504CA" w:rsidRDefault="00214C0E" w:rsidP="00822194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NCIS: </w:t>
            </w:r>
            <w:r>
              <w:rPr>
                <w:lang w:val="it-IT"/>
              </w:rPr>
              <w:t>Study on Network Controlled Interactive Service in 5GS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SP-180341</w:t>
            </w:r>
            <w:r w:rsidRPr="009504CA">
              <w:rPr>
                <w:bCs/>
              </w:rPr>
              <w:t>]</w:t>
            </w:r>
          </w:p>
        </w:tc>
      </w:tr>
      <w:tr w:rsidR="00214C0E" w:rsidRPr="00B04844" w:rsidTr="00CD437C">
        <w:trPr>
          <w:trHeight w:val="141"/>
        </w:trPr>
        <w:tc>
          <w:tcPr>
            <w:tcW w:w="1460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14C0E" w:rsidRPr="004067FF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214C0E" w:rsidRPr="00411066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 22.842v1.0.0</w:t>
            </w:r>
          </w:p>
          <w:p w:rsidR="00214C0E" w:rsidRPr="00411066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:rsidR="00214C0E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214C0E" w:rsidRPr="005767CB" w:rsidRDefault="00214C0E" w:rsidP="0082219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214C0E" w:rsidRPr="00A75C05" w:rsidTr="00BE7B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D437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3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D437C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" w:history="1">
              <w:r w:rsidR="00214C0E" w:rsidRPr="00CD43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S1-190037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D437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37C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D437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37C">
              <w:rPr>
                <w:rFonts w:eastAsia="Times New Roman" w:cs="Arial"/>
                <w:szCs w:val="18"/>
                <w:lang w:eastAsia="ar-SA"/>
              </w:rPr>
              <w:t>Revision of NCIS Overview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D437C" w:rsidRDefault="00CD437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37C">
              <w:rPr>
                <w:rFonts w:eastAsia="Times New Roman" w:cs="Arial"/>
                <w:szCs w:val="18"/>
                <w:lang w:eastAsia="ar-SA"/>
              </w:rPr>
              <w:t>Revised to S1-190250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D437C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437C" w:rsidRPr="00A75C05" w:rsidTr="00BE7B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37C" w:rsidRPr="00BE7B51" w:rsidRDefault="00CD437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7B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37C" w:rsidRPr="00BE7B51" w:rsidRDefault="003A58C6" w:rsidP="00822194">
            <w:pPr>
              <w:snapToGrid w:val="0"/>
              <w:spacing w:after="0" w:line="240" w:lineRule="auto"/>
            </w:pPr>
            <w:hyperlink r:id="rId10" w:history="1">
              <w:r w:rsidR="00CD437C" w:rsidRPr="00BE7B51">
                <w:rPr>
                  <w:rStyle w:val="Hyperlink"/>
                  <w:rFonts w:cs="Arial"/>
                  <w:color w:val="auto"/>
                </w:rPr>
                <w:t>S1-190250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37C" w:rsidRPr="00BE7B51" w:rsidRDefault="00CD437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B51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37C" w:rsidRPr="00BE7B51" w:rsidRDefault="00CD437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B51">
              <w:rPr>
                <w:rFonts w:eastAsia="Times New Roman" w:cs="Arial"/>
                <w:szCs w:val="18"/>
                <w:lang w:eastAsia="ar-SA"/>
              </w:rPr>
              <w:t>Revision of NCIS Overview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437C" w:rsidRPr="00BE7B51" w:rsidRDefault="00BE7B5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B5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7B51" w:rsidRDefault="00CD437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7B51">
              <w:rPr>
                <w:rFonts w:eastAsia="Arial Unicode MS" w:cs="Arial"/>
                <w:szCs w:val="18"/>
                <w:lang w:eastAsia="ar-SA"/>
              </w:rPr>
              <w:t>Revision of S1-190037.</w:t>
            </w:r>
          </w:p>
          <w:p w:rsidR="00BE7B51" w:rsidRPr="00BE7B51" w:rsidRDefault="00BE7B5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E7B51" w:rsidRDefault="00BE7B5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D437C" w:rsidRPr="00BE7B51" w:rsidRDefault="00BE7B5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E7B5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14C0E" w:rsidRPr="00A75C05" w:rsidTr="00FF203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1" w:history="1">
              <w:r w:rsidR="00214C0E" w:rsidRPr="00DF22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S1-190038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Additional Requirements for NCIS Services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Revised to S1-190226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2419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0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3A58C6" w:rsidP="00822194">
            <w:pPr>
              <w:snapToGrid w:val="0"/>
              <w:spacing w:after="0" w:line="240" w:lineRule="auto"/>
            </w:pPr>
            <w:hyperlink r:id="rId12" w:history="1">
              <w:r w:rsidR="00214C0E" w:rsidRPr="00FF203C">
                <w:rPr>
                  <w:rStyle w:val="Hyperlink"/>
                  <w:rFonts w:cs="Arial"/>
                  <w:color w:val="auto"/>
                </w:rPr>
                <w:t>S1-190226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03C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03C">
              <w:rPr>
                <w:rFonts w:eastAsia="Times New Roman" w:cs="Arial"/>
                <w:szCs w:val="18"/>
                <w:lang w:eastAsia="ar-SA"/>
              </w:rPr>
              <w:t>Additional Requirements for NCIS Services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03C">
              <w:rPr>
                <w:rFonts w:eastAsia="Times New Roman" w:cs="Arial"/>
                <w:szCs w:val="18"/>
                <w:lang w:eastAsia="ar-SA"/>
              </w:rPr>
              <w:t>Revised to S1-190251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203C">
              <w:rPr>
                <w:rFonts w:eastAsia="Arial Unicode MS" w:cs="Arial"/>
                <w:szCs w:val="18"/>
                <w:lang w:eastAsia="ar-SA"/>
              </w:rPr>
              <w:t>Revision of S1-190038.</w:t>
            </w:r>
          </w:p>
        </w:tc>
      </w:tr>
      <w:tr w:rsidR="00FF203C" w:rsidRPr="00A75C05" w:rsidTr="0022419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224191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419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224191" w:rsidRDefault="003A58C6" w:rsidP="00822194">
            <w:pPr>
              <w:snapToGrid w:val="0"/>
              <w:spacing w:after="0" w:line="240" w:lineRule="auto"/>
            </w:pPr>
            <w:hyperlink r:id="rId13" w:history="1">
              <w:r w:rsidR="00FF203C" w:rsidRPr="00224191">
                <w:rPr>
                  <w:rStyle w:val="Hyperlink"/>
                  <w:rFonts w:cs="Arial"/>
                  <w:color w:val="auto"/>
                </w:rPr>
                <w:t>S1-190251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224191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191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224191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191">
              <w:rPr>
                <w:rFonts w:eastAsia="Times New Roman" w:cs="Arial"/>
                <w:szCs w:val="18"/>
                <w:lang w:eastAsia="ar-SA"/>
              </w:rPr>
              <w:t>Additional Requirements for NCIS Services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224191" w:rsidRDefault="0022419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191">
              <w:rPr>
                <w:rFonts w:eastAsia="Times New Roman" w:cs="Arial"/>
                <w:szCs w:val="18"/>
                <w:lang w:eastAsia="ar-SA"/>
              </w:rPr>
              <w:t>Revised to S1-190266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224191" w:rsidRDefault="00FF203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4191">
              <w:rPr>
                <w:rFonts w:eastAsia="Arial Unicode MS" w:cs="Arial"/>
                <w:i/>
                <w:szCs w:val="18"/>
                <w:lang w:eastAsia="ar-SA"/>
              </w:rPr>
              <w:t>Revision of S1-190038.</w:t>
            </w:r>
          </w:p>
          <w:p w:rsidR="00FF203C" w:rsidRPr="00224191" w:rsidRDefault="00FF203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4191">
              <w:rPr>
                <w:rFonts w:eastAsia="Arial Unicode MS" w:cs="Arial"/>
                <w:szCs w:val="18"/>
                <w:lang w:eastAsia="ar-SA"/>
              </w:rPr>
              <w:t>Revision of S1-190226.</w:t>
            </w:r>
          </w:p>
        </w:tc>
      </w:tr>
      <w:tr w:rsidR="00224191" w:rsidRPr="00A75C05" w:rsidTr="0022419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4191" w:rsidRPr="00224191" w:rsidRDefault="0022419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419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4191" w:rsidRPr="00224191" w:rsidRDefault="003A58C6" w:rsidP="00822194">
            <w:pPr>
              <w:snapToGrid w:val="0"/>
              <w:spacing w:after="0" w:line="240" w:lineRule="auto"/>
            </w:pPr>
            <w:hyperlink r:id="rId14" w:history="1">
              <w:r w:rsidR="00224191" w:rsidRPr="00224191">
                <w:rPr>
                  <w:rStyle w:val="Hyperlink"/>
                  <w:rFonts w:cs="Arial"/>
                  <w:color w:val="auto"/>
                </w:rPr>
                <w:t>S1-190266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4191" w:rsidRPr="00224191" w:rsidRDefault="0022419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191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4191" w:rsidRPr="00224191" w:rsidRDefault="0022419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191">
              <w:rPr>
                <w:rFonts w:eastAsia="Times New Roman" w:cs="Arial"/>
                <w:szCs w:val="18"/>
                <w:lang w:eastAsia="ar-SA"/>
              </w:rPr>
              <w:t>Additional Requirements for NCIS Services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4191" w:rsidRPr="00224191" w:rsidRDefault="0022419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419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4191" w:rsidRPr="00224191" w:rsidRDefault="00224191" w:rsidP="0082219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24191">
              <w:rPr>
                <w:rFonts w:eastAsia="Arial Unicode MS" w:cs="Arial"/>
                <w:i/>
                <w:szCs w:val="18"/>
                <w:lang w:eastAsia="ar-SA"/>
              </w:rPr>
              <w:t>Revision of S1-190038.</w:t>
            </w:r>
          </w:p>
          <w:p w:rsidR="00224191" w:rsidRPr="00224191" w:rsidRDefault="0022419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4191">
              <w:rPr>
                <w:rFonts w:eastAsia="Arial Unicode MS" w:cs="Arial"/>
                <w:i/>
                <w:szCs w:val="18"/>
                <w:lang w:eastAsia="ar-SA"/>
              </w:rPr>
              <w:t>Revision of S1-190226.</w:t>
            </w:r>
          </w:p>
          <w:p w:rsidR="00224191" w:rsidRDefault="0022419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4191">
              <w:rPr>
                <w:rFonts w:eastAsia="Arial Unicode MS" w:cs="Arial"/>
                <w:szCs w:val="18"/>
                <w:lang w:eastAsia="ar-SA"/>
              </w:rPr>
              <w:t>Revision of S1-190251.</w:t>
            </w:r>
          </w:p>
          <w:p w:rsidR="00224191" w:rsidRPr="00224191" w:rsidRDefault="0022419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24191" w:rsidRDefault="0022419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24191" w:rsidRPr="00224191" w:rsidRDefault="0022419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2419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14C0E" w:rsidRPr="00A75C05" w:rsidTr="00F5690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20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5" w:history="1">
              <w:r w:rsidR="00214C0E" w:rsidRPr="00FF203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S1-190063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03C">
              <w:rPr>
                <w:rFonts w:eastAsia="Times New Roman" w:cs="Arial"/>
                <w:szCs w:val="18"/>
                <w:lang w:eastAsia="ar-SA"/>
              </w:rPr>
              <w:t>China Mobile, 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03C">
              <w:rPr>
                <w:rFonts w:eastAsia="Times New Roman" w:cs="Arial"/>
                <w:szCs w:val="18"/>
                <w:lang w:eastAsia="ar-SA"/>
              </w:rPr>
              <w:t>Add New Requirements to Use Case 5.3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203C">
              <w:rPr>
                <w:rFonts w:eastAsia="Times New Roman" w:cs="Arial"/>
                <w:szCs w:val="18"/>
                <w:lang w:eastAsia="ar-SA"/>
              </w:rPr>
              <w:t>Revised to S1-190252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FF203C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203C" w:rsidRPr="00A75C05" w:rsidTr="00F5690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F56901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690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F56901" w:rsidRDefault="003A58C6" w:rsidP="00822194">
            <w:pPr>
              <w:snapToGrid w:val="0"/>
              <w:spacing w:after="0" w:line="240" w:lineRule="auto"/>
            </w:pPr>
            <w:hyperlink r:id="rId16" w:history="1">
              <w:r w:rsidR="00FF203C" w:rsidRPr="00F56901">
                <w:rPr>
                  <w:rStyle w:val="Hyperlink"/>
                  <w:rFonts w:cs="Arial"/>
                  <w:color w:val="auto"/>
                </w:rPr>
                <w:t>S1-190252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F56901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6901">
              <w:rPr>
                <w:rFonts w:eastAsia="Times New Roman" w:cs="Arial"/>
                <w:szCs w:val="18"/>
                <w:lang w:eastAsia="ar-SA"/>
              </w:rPr>
              <w:t>China Mobile, 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F56901" w:rsidRDefault="00FF203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6901">
              <w:rPr>
                <w:rFonts w:eastAsia="Times New Roman" w:cs="Arial"/>
                <w:szCs w:val="18"/>
                <w:lang w:eastAsia="ar-SA"/>
              </w:rPr>
              <w:t>Add New Requirements to Use Case 5.3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F56901" w:rsidRDefault="00F5690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6901">
              <w:rPr>
                <w:rFonts w:eastAsia="Times New Roman" w:cs="Arial"/>
                <w:szCs w:val="18"/>
                <w:lang w:eastAsia="ar-SA"/>
              </w:rPr>
              <w:t>Revised to S1-190267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F203C" w:rsidRPr="00F56901" w:rsidRDefault="00FF203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6901">
              <w:rPr>
                <w:rFonts w:eastAsia="Arial Unicode MS" w:cs="Arial"/>
                <w:szCs w:val="18"/>
                <w:lang w:eastAsia="ar-SA"/>
              </w:rPr>
              <w:t>Revision of S1-190063.</w:t>
            </w:r>
          </w:p>
        </w:tc>
      </w:tr>
      <w:tr w:rsidR="00F56901" w:rsidRPr="00A75C05" w:rsidTr="00F5690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01" w:rsidRPr="00F56901" w:rsidRDefault="00F5690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690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01" w:rsidRPr="00F56901" w:rsidRDefault="003A58C6" w:rsidP="00822194">
            <w:pPr>
              <w:snapToGrid w:val="0"/>
              <w:spacing w:after="0" w:line="240" w:lineRule="auto"/>
            </w:pPr>
            <w:hyperlink r:id="rId17" w:history="1">
              <w:r w:rsidR="00F56901" w:rsidRPr="00F56901">
                <w:rPr>
                  <w:rStyle w:val="Hyperlink"/>
                  <w:rFonts w:cs="Arial"/>
                  <w:color w:val="auto"/>
                </w:rPr>
                <w:t>S1-190267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01" w:rsidRPr="00F56901" w:rsidRDefault="00F5690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6901">
              <w:rPr>
                <w:rFonts w:eastAsia="Times New Roman" w:cs="Arial"/>
                <w:szCs w:val="18"/>
                <w:lang w:eastAsia="ar-SA"/>
              </w:rPr>
              <w:t>China Mobile, 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01" w:rsidRPr="00F56901" w:rsidRDefault="00F5690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6901">
              <w:rPr>
                <w:rFonts w:eastAsia="Times New Roman" w:cs="Arial"/>
                <w:szCs w:val="18"/>
                <w:lang w:eastAsia="ar-SA"/>
              </w:rPr>
              <w:t>Add New Requirements to Use Case 5.3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01" w:rsidRPr="00F56901" w:rsidRDefault="00F5690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01" w:rsidRDefault="00F5690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6901">
              <w:rPr>
                <w:rFonts w:eastAsia="Arial Unicode MS" w:cs="Arial"/>
                <w:i/>
                <w:szCs w:val="18"/>
                <w:lang w:eastAsia="ar-SA"/>
              </w:rPr>
              <w:t>Revision of S1-190063.</w:t>
            </w:r>
          </w:p>
          <w:p w:rsidR="00F56901" w:rsidRPr="00F56901" w:rsidRDefault="00F5690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6901">
              <w:rPr>
                <w:rFonts w:eastAsia="Arial Unicode MS" w:cs="Arial"/>
                <w:szCs w:val="18"/>
                <w:lang w:eastAsia="ar-SA"/>
              </w:rPr>
              <w:t>Revision of S1-190252.</w:t>
            </w:r>
          </w:p>
        </w:tc>
      </w:tr>
      <w:tr w:rsidR="00214C0E" w:rsidRPr="00A75C05" w:rsidTr="0065144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4C0E" w:rsidRPr="00CD01C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01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4C0E" w:rsidRPr="00CD01CC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214C0E" w:rsidRPr="00CD01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S1-190067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4C0E" w:rsidRPr="00CD01C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01CC">
              <w:rPr>
                <w:rFonts w:eastAsia="Times New Roman" w:cs="Arial"/>
                <w:szCs w:val="18"/>
                <w:lang w:eastAsia="ar-SA"/>
              </w:rPr>
              <w:t>Tencent</w:t>
            </w:r>
            <w:proofErr w:type="spellEnd"/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4C0E" w:rsidRPr="00CD01CC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1CC">
              <w:rPr>
                <w:rFonts w:eastAsia="Times New Roman" w:cs="Arial"/>
                <w:szCs w:val="18"/>
                <w:lang w:eastAsia="ar-SA"/>
              </w:rPr>
              <w:t xml:space="preserve">Further Discussion on Packet Loss Rate and </w:t>
            </w:r>
            <w:proofErr w:type="spellStart"/>
            <w:r w:rsidRPr="00CD01CC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CD01CC">
              <w:rPr>
                <w:rFonts w:eastAsia="Times New Roman" w:cs="Arial"/>
                <w:szCs w:val="18"/>
                <w:lang w:eastAsia="ar-SA"/>
              </w:rPr>
              <w:t xml:space="preserve"> to TR 22.842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4C0E" w:rsidRPr="00CD01CC" w:rsidRDefault="00CD01CC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1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D01CC" w:rsidRDefault="00CD01C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14C0E" w:rsidRPr="00CD01CC" w:rsidRDefault="00CD01CC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D01C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214C0E" w:rsidRPr="00A75C05" w:rsidTr="004D438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14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214C0E" w:rsidRPr="006514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S1-190127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651441"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651441">
              <w:rPr>
                <w:rFonts w:eastAsia="SimSun"/>
                <w:lang w:eastAsia="en-GB"/>
              </w:rPr>
              <w:t>Service Requirements for Interactive Service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65144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1441">
              <w:rPr>
                <w:rFonts w:eastAsia="Times New Roman" w:cs="Arial"/>
                <w:szCs w:val="18"/>
                <w:lang w:eastAsia="ar-SA"/>
              </w:rPr>
              <w:t>Revised to S1-190253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51441" w:rsidRPr="00A75C05" w:rsidTr="004D438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4D438B" w:rsidRDefault="0065144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43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4D438B" w:rsidRDefault="003A58C6" w:rsidP="00822194">
            <w:pPr>
              <w:snapToGrid w:val="0"/>
              <w:spacing w:after="0" w:line="240" w:lineRule="auto"/>
            </w:pPr>
            <w:hyperlink r:id="rId20" w:history="1">
              <w:r w:rsidR="00651441" w:rsidRPr="004D438B">
                <w:rPr>
                  <w:rStyle w:val="Hyperlink"/>
                  <w:rFonts w:cs="Arial"/>
                  <w:color w:val="auto"/>
                </w:rPr>
                <w:t>S1-190253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4D438B" w:rsidRDefault="00651441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4D438B"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4D438B" w:rsidRDefault="00651441" w:rsidP="00822194">
            <w:pPr>
              <w:spacing w:after="0" w:line="240" w:lineRule="auto"/>
              <w:rPr>
                <w:rFonts w:eastAsia="SimSun"/>
                <w:lang w:eastAsia="en-GB"/>
              </w:rPr>
            </w:pPr>
            <w:r w:rsidRPr="004D438B">
              <w:rPr>
                <w:rFonts w:eastAsia="SimSun"/>
                <w:lang w:eastAsia="en-GB"/>
              </w:rPr>
              <w:t>Service Requirements for Interactive Service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4D438B" w:rsidRDefault="004D438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38B">
              <w:rPr>
                <w:rFonts w:eastAsia="Times New Roman" w:cs="Arial"/>
                <w:szCs w:val="18"/>
                <w:lang w:eastAsia="ar-SA"/>
              </w:rPr>
              <w:t>Revised to S1-190268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4D438B" w:rsidRDefault="0065144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438B">
              <w:rPr>
                <w:rFonts w:eastAsia="Arial Unicode MS" w:cs="Arial"/>
                <w:szCs w:val="18"/>
                <w:lang w:eastAsia="ar-SA"/>
              </w:rPr>
              <w:t>Revision of S1-190127.</w:t>
            </w:r>
          </w:p>
        </w:tc>
      </w:tr>
      <w:tr w:rsidR="004D438B" w:rsidRPr="00A75C05" w:rsidTr="004D438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8B" w:rsidRPr="004D438B" w:rsidRDefault="004D438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438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8B" w:rsidRPr="004D438B" w:rsidRDefault="003A58C6" w:rsidP="00822194">
            <w:pPr>
              <w:snapToGrid w:val="0"/>
              <w:spacing w:after="0" w:line="240" w:lineRule="auto"/>
            </w:pPr>
            <w:hyperlink r:id="rId21" w:history="1">
              <w:r w:rsidR="004D438B" w:rsidRPr="004D438B">
                <w:rPr>
                  <w:rStyle w:val="Hyperlink"/>
                  <w:rFonts w:cs="Arial"/>
                  <w:color w:val="auto"/>
                </w:rPr>
                <w:t>S1-190268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8B" w:rsidRPr="004D438B" w:rsidRDefault="004D438B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4D438B"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8B" w:rsidRPr="004D438B" w:rsidRDefault="004D438B" w:rsidP="00822194">
            <w:pPr>
              <w:spacing w:after="0" w:line="240" w:lineRule="auto"/>
              <w:rPr>
                <w:rFonts w:eastAsia="SimSun"/>
                <w:lang w:eastAsia="en-GB"/>
              </w:rPr>
            </w:pPr>
            <w:r w:rsidRPr="004D438B">
              <w:rPr>
                <w:rFonts w:eastAsia="SimSun"/>
                <w:lang w:eastAsia="en-GB"/>
              </w:rPr>
              <w:t>Service Requirements for Interactive Service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8B" w:rsidRPr="004D438B" w:rsidRDefault="004D438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8B" w:rsidRDefault="004D438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438B">
              <w:rPr>
                <w:rFonts w:eastAsia="Arial Unicode MS" w:cs="Arial"/>
                <w:i/>
                <w:szCs w:val="18"/>
                <w:lang w:eastAsia="ar-SA"/>
              </w:rPr>
              <w:t>Revision of S1-190127.</w:t>
            </w:r>
          </w:p>
          <w:p w:rsidR="004D438B" w:rsidRPr="004D438B" w:rsidRDefault="004D438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438B">
              <w:rPr>
                <w:rFonts w:eastAsia="Arial Unicode MS" w:cs="Arial"/>
                <w:szCs w:val="18"/>
                <w:lang w:eastAsia="ar-SA"/>
              </w:rPr>
              <w:t>Revision of S1-190253.</w:t>
            </w:r>
          </w:p>
        </w:tc>
      </w:tr>
      <w:tr w:rsidR="00214C0E" w:rsidRPr="00A75C05" w:rsidTr="006F53B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514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2" w:history="1">
              <w:r w:rsidR="00214C0E" w:rsidRPr="006514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S1-190129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651441"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651441">
              <w:rPr>
                <w:rFonts w:eastAsia="SimSun"/>
                <w:lang w:eastAsia="en-GB"/>
              </w:rPr>
              <w:t>Service Requirements for Cloud Rendering Gaming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65144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51441">
              <w:rPr>
                <w:rFonts w:eastAsia="Times New Roman" w:cs="Arial"/>
                <w:szCs w:val="18"/>
                <w:lang w:eastAsia="ar-SA"/>
              </w:rPr>
              <w:t>Revised to S1-190419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651441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51441" w:rsidRPr="00A75C05" w:rsidTr="00524E4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6F53BB" w:rsidRDefault="00651441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53B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6F53BB" w:rsidRDefault="003A58C6" w:rsidP="00822194">
            <w:pPr>
              <w:snapToGrid w:val="0"/>
              <w:spacing w:after="0" w:line="240" w:lineRule="auto"/>
            </w:pPr>
            <w:hyperlink r:id="rId23" w:history="1">
              <w:r w:rsidR="00651441" w:rsidRPr="006F53BB">
                <w:rPr>
                  <w:rStyle w:val="Hyperlink"/>
                  <w:rFonts w:cs="Arial"/>
                  <w:color w:val="auto"/>
                </w:rPr>
                <w:t>S1-190419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6F53BB" w:rsidRDefault="00651441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6F53BB"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6F53BB" w:rsidRDefault="00651441" w:rsidP="00822194">
            <w:pPr>
              <w:spacing w:after="0" w:line="240" w:lineRule="auto"/>
              <w:rPr>
                <w:rFonts w:eastAsia="SimSun"/>
                <w:lang w:eastAsia="en-GB"/>
              </w:rPr>
            </w:pPr>
            <w:r w:rsidRPr="006F53BB">
              <w:rPr>
                <w:rFonts w:eastAsia="SimSun"/>
                <w:lang w:eastAsia="en-GB"/>
              </w:rPr>
              <w:t>Service Requirements for Cloud Rendering Gaming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6F53BB" w:rsidRDefault="006F53B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53BB">
              <w:rPr>
                <w:rFonts w:eastAsia="Times New Roman" w:cs="Arial"/>
                <w:szCs w:val="18"/>
                <w:lang w:eastAsia="ar-SA"/>
              </w:rPr>
              <w:t>Revised to S1-190254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1441" w:rsidRPr="006F53BB" w:rsidRDefault="00651441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3BB">
              <w:rPr>
                <w:rFonts w:eastAsia="Arial Unicode MS" w:cs="Arial"/>
                <w:szCs w:val="18"/>
                <w:lang w:eastAsia="ar-SA"/>
              </w:rPr>
              <w:t>Revision of S1-190129.</w:t>
            </w:r>
          </w:p>
        </w:tc>
      </w:tr>
      <w:tr w:rsidR="006F53BB" w:rsidRPr="00A75C05" w:rsidTr="00524E4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53BB" w:rsidRPr="00524E45" w:rsidRDefault="006F53B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4E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53BB" w:rsidRPr="00524E45" w:rsidRDefault="003A58C6" w:rsidP="00822194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="006F53BB" w:rsidRPr="00524E45">
                <w:rPr>
                  <w:rStyle w:val="Hyperlink"/>
                  <w:rFonts w:cs="Arial"/>
                  <w:color w:val="auto"/>
                </w:rPr>
                <w:t>S1-190254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53BB" w:rsidRPr="00524E45" w:rsidRDefault="006F53BB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524E45"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53BB" w:rsidRPr="00524E45" w:rsidRDefault="006F53BB" w:rsidP="00822194">
            <w:pPr>
              <w:spacing w:after="0" w:line="240" w:lineRule="auto"/>
              <w:rPr>
                <w:rFonts w:eastAsia="SimSun"/>
                <w:lang w:eastAsia="en-GB"/>
              </w:rPr>
            </w:pPr>
            <w:r w:rsidRPr="00524E45">
              <w:rPr>
                <w:rFonts w:eastAsia="SimSun"/>
                <w:lang w:eastAsia="en-GB"/>
              </w:rPr>
              <w:t>Service Requirements for Cloud Rendering Gaming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53BB" w:rsidRPr="00524E45" w:rsidRDefault="00524E4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4E45">
              <w:rPr>
                <w:rFonts w:eastAsia="Times New Roman" w:cs="Arial"/>
                <w:szCs w:val="18"/>
                <w:lang w:eastAsia="ar-SA"/>
              </w:rPr>
              <w:t>Revised to S1-190269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53BB" w:rsidRPr="00524E45" w:rsidRDefault="006F53B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4E45">
              <w:rPr>
                <w:rFonts w:eastAsia="Arial Unicode MS" w:cs="Arial"/>
                <w:i/>
                <w:szCs w:val="18"/>
                <w:lang w:eastAsia="ar-SA"/>
              </w:rPr>
              <w:t>Revision of S1-190129.</w:t>
            </w:r>
          </w:p>
          <w:p w:rsidR="006F53BB" w:rsidRPr="00524E45" w:rsidRDefault="006F53B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4E45">
              <w:rPr>
                <w:rFonts w:eastAsia="Arial Unicode MS" w:cs="Arial"/>
                <w:szCs w:val="18"/>
                <w:lang w:eastAsia="ar-SA"/>
              </w:rPr>
              <w:t>Revision of S1-190419.</w:t>
            </w:r>
          </w:p>
        </w:tc>
      </w:tr>
      <w:tr w:rsidR="00524E45" w:rsidRPr="00A75C05" w:rsidTr="00524E4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45" w:rsidRPr="00524E45" w:rsidRDefault="00524E4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4E4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45" w:rsidRPr="00524E45" w:rsidRDefault="003A58C6" w:rsidP="00822194">
            <w:pPr>
              <w:snapToGrid w:val="0"/>
              <w:spacing w:after="0" w:line="240" w:lineRule="auto"/>
            </w:pPr>
            <w:hyperlink r:id="rId25" w:history="1">
              <w:r w:rsidR="00524E45" w:rsidRPr="00524E45">
                <w:rPr>
                  <w:rStyle w:val="Hyperlink"/>
                  <w:rFonts w:cs="Arial"/>
                  <w:color w:val="auto"/>
                </w:rPr>
                <w:t>S1-190269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45" w:rsidRPr="00524E45" w:rsidRDefault="00524E45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524E45">
              <w:rPr>
                <w:rFonts w:cs="Arial"/>
                <w:sz w:val="16"/>
                <w:szCs w:val="16"/>
                <w:lang w:eastAsia="nl-NL"/>
              </w:rPr>
              <w:t>Intel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45" w:rsidRPr="00524E45" w:rsidRDefault="00524E45" w:rsidP="00822194">
            <w:pPr>
              <w:spacing w:after="0" w:line="240" w:lineRule="auto"/>
              <w:rPr>
                <w:rFonts w:eastAsia="SimSun"/>
                <w:lang w:eastAsia="en-GB"/>
              </w:rPr>
            </w:pPr>
            <w:r w:rsidRPr="00524E45">
              <w:rPr>
                <w:rFonts w:eastAsia="SimSun"/>
                <w:lang w:eastAsia="en-GB"/>
              </w:rPr>
              <w:t>Service Requirements for Cloud Rendering Gaming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45" w:rsidRPr="00524E45" w:rsidRDefault="00524E4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45" w:rsidRPr="00524E45" w:rsidRDefault="00524E45" w:rsidP="0082219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24E45">
              <w:rPr>
                <w:rFonts w:eastAsia="Arial Unicode MS" w:cs="Arial"/>
                <w:i/>
                <w:szCs w:val="18"/>
                <w:lang w:eastAsia="ar-SA"/>
              </w:rPr>
              <w:t>Revision of S1-190129.</w:t>
            </w:r>
          </w:p>
          <w:p w:rsidR="00524E45" w:rsidRDefault="00524E45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4E45">
              <w:rPr>
                <w:rFonts w:eastAsia="Arial Unicode MS" w:cs="Arial"/>
                <w:i/>
                <w:szCs w:val="18"/>
                <w:lang w:eastAsia="ar-SA"/>
              </w:rPr>
              <w:t>Revision of S1-190419.</w:t>
            </w:r>
          </w:p>
          <w:p w:rsidR="00524E45" w:rsidRPr="00524E45" w:rsidRDefault="00524E45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24E45">
              <w:rPr>
                <w:rFonts w:eastAsia="Arial Unicode MS" w:cs="Arial"/>
                <w:szCs w:val="18"/>
                <w:lang w:eastAsia="ar-SA"/>
              </w:rPr>
              <w:t>Revision of S1-190254.</w:t>
            </w:r>
          </w:p>
        </w:tc>
      </w:tr>
      <w:tr w:rsidR="00214C0E" w:rsidRPr="00A75C05" w:rsidTr="00387C6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214C0E" w:rsidRPr="00DF22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S1-190039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–</w:t>
            </w: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Communication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Revised to S1-190227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3E441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387C69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7C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387C69" w:rsidRDefault="003A58C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214C0E" w:rsidRPr="00387C6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S1-190227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387C69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7C69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387C69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7C69">
              <w:rPr>
                <w:rFonts w:eastAsia="Times New Roman" w:cs="Arial"/>
                <w:szCs w:val="18"/>
                <w:lang w:eastAsia="ar-SA"/>
              </w:rPr>
              <w:t>NCIS use case – Communication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387C69" w:rsidRDefault="00387C6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7C69">
              <w:rPr>
                <w:rFonts w:eastAsia="Times New Roman" w:cs="Arial"/>
                <w:szCs w:val="18"/>
                <w:lang w:eastAsia="ar-SA"/>
              </w:rPr>
              <w:t>Revised to S1-190255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387C69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7C69">
              <w:rPr>
                <w:rFonts w:eastAsia="Arial Unicode MS" w:cs="Arial"/>
                <w:szCs w:val="18"/>
                <w:lang w:eastAsia="ar-SA"/>
              </w:rPr>
              <w:t>Revision of S1-190039.</w:t>
            </w:r>
          </w:p>
        </w:tc>
      </w:tr>
      <w:tr w:rsidR="00387C69" w:rsidRPr="00A75C05" w:rsidTr="003E441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7C69" w:rsidRPr="003E441F" w:rsidRDefault="00387C6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441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7C69" w:rsidRPr="003E441F" w:rsidRDefault="003A58C6" w:rsidP="00822194">
            <w:pPr>
              <w:snapToGrid w:val="0"/>
              <w:spacing w:after="0" w:line="240" w:lineRule="auto"/>
            </w:pPr>
            <w:hyperlink r:id="rId28" w:history="1">
              <w:r w:rsidR="00387C69" w:rsidRPr="003E441F">
                <w:rPr>
                  <w:rStyle w:val="Hyperlink"/>
                  <w:rFonts w:cs="Arial"/>
                  <w:color w:val="auto"/>
                </w:rPr>
                <w:t>S1-190255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7C69" w:rsidRPr="003E441F" w:rsidRDefault="00387C6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41F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7C69" w:rsidRPr="003E441F" w:rsidRDefault="00387C69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41F">
              <w:rPr>
                <w:rFonts w:eastAsia="Times New Roman" w:cs="Arial"/>
                <w:szCs w:val="18"/>
                <w:lang w:eastAsia="ar-SA"/>
              </w:rPr>
              <w:t>NCIS use case – Communication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7C69" w:rsidRPr="003E441F" w:rsidRDefault="003E441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41F">
              <w:rPr>
                <w:rFonts w:eastAsia="Times New Roman" w:cs="Arial"/>
                <w:szCs w:val="18"/>
                <w:lang w:eastAsia="ar-SA"/>
              </w:rPr>
              <w:t>Revised to S1-190278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87C69" w:rsidRPr="003E441F" w:rsidRDefault="00387C6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441F">
              <w:rPr>
                <w:rFonts w:eastAsia="Arial Unicode MS" w:cs="Arial"/>
                <w:i/>
                <w:szCs w:val="18"/>
                <w:lang w:eastAsia="ar-SA"/>
              </w:rPr>
              <w:t>Revision of S1-190039.</w:t>
            </w:r>
          </w:p>
          <w:p w:rsidR="00387C69" w:rsidRPr="003E441F" w:rsidRDefault="00387C69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441F">
              <w:rPr>
                <w:rFonts w:eastAsia="Arial Unicode MS" w:cs="Arial"/>
                <w:szCs w:val="18"/>
                <w:lang w:eastAsia="ar-SA"/>
              </w:rPr>
              <w:t>Revision of S1-190227.</w:t>
            </w:r>
          </w:p>
        </w:tc>
      </w:tr>
      <w:tr w:rsidR="003E441F" w:rsidRPr="00A75C05" w:rsidTr="003E441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41F" w:rsidRPr="003E441F" w:rsidRDefault="003E441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441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41F" w:rsidRPr="003E441F" w:rsidRDefault="003A58C6" w:rsidP="00822194">
            <w:pPr>
              <w:snapToGrid w:val="0"/>
              <w:spacing w:after="0" w:line="240" w:lineRule="auto"/>
            </w:pPr>
            <w:hyperlink r:id="rId29" w:history="1">
              <w:r w:rsidR="003E441F" w:rsidRPr="003E441F">
                <w:rPr>
                  <w:rStyle w:val="Hyperlink"/>
                  <w:rFonts w:cs="Arial"/>
                  <w:color w:val="auto"/>
                </w:rPr>
                <w:t>S1-190278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41F" w:rsidRPr="003E441F" w:rsidRDefault="003E441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41F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41F" w:rsidRPr="003E441F" w:rsidRDefault="003E441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41F">
              <w:rPr>
                <w:rFonts w:eastAsia="Times New Roman" w:cs="Arial"/>
                <w:szCs w:val="18"/>
                <w:lang w:eastAsia="ar-SA"/>
              </w:rPr>
              <w:t>NCIS use case – Communication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41F" w:rsidRPr="003E441F" w:rsidRDefault="003E441F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41F" w:rsidRPr="003E441F" w:rsidRDefault="003E441F" w:rsidP="0082219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E441F">
              <w:rPr>
                <w:rFonts w:eastAsia="Arial Unicode MS" w:cs="Arial"/>
                <w:i/>
                <w:szCs w:val="18"/>
                <w:lang w:eastAsia="ar-SA"/>
              </w:rPr>
              <w:t>Revision of S1-190039.</w:t>
            </w:r>
          </w:p>
          <w:p w:rsidR="003E441F" w:rsidRDefault="003E441F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441F">
              <w:rPr>
                <w:rFonts w:eastAsia="Arial Unicode MS" w:cs="Arial"/>
                <w:i/>
                <w:szCs w:val="18"/>
                <w:lang w:eastAsia="ar-SA"/>
              </w:rPr>
              <w:t>Revision of S1-190227.</w:t>
            </w:r>
          </w:p>
          <w:p w:rsidR="003E441F" w:rsidRPr="003E441F" w:rsidRDefault="003E441F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441F">
              <w:rPr>
                <w:rFonts w:eastAsia="Arial Unicode MS" w:cs="Arial"/>
                <w:szCs w:val="18"/>
                <w:lang w:eastAsia="ar-SA"/>
              </w:rPr>
              <w:t>Revision of S1-190255.</w:t>
            </w:r>
          </w:p>
        </w:tc>
      </w:tr>
      <w:tr w:rsidR="00214C0E" w:rsidRPr="00A75C05" w:rsidTr="00E3248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2F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0" w:history="1">
              <w:r w:rsidR="00214C0E" w:rsidRPr="00DF22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S1-190040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–</w:t>
            </w:r>
            <w:r w:rsidRPr="00DF22F2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DF22F2">
              <w:rPr>
                <w:rFonts w:eastAsia="Times New Roman" w:cs="Arial"/>
                <w:szCs w:val="18"/>
                <w:lang w:eastAsia="ar-SA"/>
              </w:rPr>
              <w:t>Service Continuity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2F2">
              <w:rPr>
                <w:rFonts w:eastAsia="Times New Roman" w:cs="Arial"/>
                <w:szCs w:val="18"/>
                <w:lang w:eastAsia="ar-SA"/>
              </w:rPr>
              <w:t>Revised to S1-190228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DF22F2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C1742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E3248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24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E3248E" w:rsidRDefault="003A58C6" w:rsidP="00822194">
            <w:pPr>
              <w:snapToGrid w:val="0"/>
              <w:spacing w:after="0" w:line="240" w:lineRule="auto"/>
            </w:pPr>
            <w:hyperlink r:id="rId31" w:history="1">
              <w:r w:rsidR="00214C0E" w:rsidRPr="00E3248E">
                <w:rPr>
                  <w:rStyle w:val="Hyperlink"/>
                  <w:rFonts w:cs="Arial"/>
                  <w:color w:val="auto"/>
                </w:rPr>
                <w:t>S1-190228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E3248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248E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E3248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248E">
              <w:rPr>
                <w:rFonts w:eastAsia="Times New Roman" w:cs="Arial"/>
                <w:szCs w:val="18"/>
                <w:lang w:eastAsia="ar-SA"/>
              </w:rPr>
              <w:t>NCIS use case – Service Continuity within NCIS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E3248E" w:rsidRDefault="00E3248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248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E3248E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248E">
              <w:rPr>
                <w:rFonts w:eastAsia="Arial Unicode MS" w:cs="Arial"/>
                <w:szCs w:val="18"/>
                <w:lang w:eastAsia="ar-SA"/>
              </w:rPr>
              <w:t>Revision of S1-190040.</w:t>
            </w:r>
          </w:p>
        </w:tc>
      </w:tr>
      <w:tr w:rsidR="00214C0E" w:rsidRPr="00A75C05" w:rsidTr="00C17425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1742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74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17425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214C0E" w:rsidRPr="00C1742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S1-190041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1742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425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17425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425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C17425">
              <w:rPr>
                <w:rFonts w:eastAsia="Times New Roman" w:cs="Arial"/>
                <w:szCs w:val="18"/>
                <w:lang w:eastAsia="ar-SA"/>
              </w:rPr>
              <w:t>–</w:t>
            </w:r>
            <w:r w:rsidRPr="00C17425">
              <w:rPr>
                <w:rFonts w:eastAsia="Times New Roman" w:cs="Arial" w:hint="eastAsia"/>
                <w:szCs w:val="18"/>
                <w:lang w:eastAsia="ar-SA"/>
              </w:rPr>
              <w:t xml:space="preserve"> Potential</w:t>
            </w:r>
            <w:r w:rsidRPr="00C17425">
              <w:rPr>
                <w:rFonts w:eastAsia="Times New Roman" w:cs="Arial"/>
                <w:szCs w:val="18"/>
                <w:lang w:eastAsia="ar-SA"/>
              </w:rPr>
              <w:t xml:space="preserve"> Requirements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17425" w:rsidRDefault="00C1742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425">
              <w:rPr>
                <w:rFonts w:eastAsia="Times New Roman" w:cs="Arial"/>
                <w:szCs w:val="18"/>
                <w:lang w:eastAsia="ar-SA"/>
              </w:rPr>
              <w:t>Revised to S1-190280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C17425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17425" w:rsidRPr="00A75C05" w:rsidTr="00441AF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25" w:rsidRPr="00C17425" w:rsidRDefault="00C1742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742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25" w:rsidRPr="00C17425" w:rsidRDefault="003A58C6" w:rsidP="00822194">
            <w:pPr>
              <w:snapToGrid w:val="0"/>
              <w:spacing w:after="0" w:line="240" w:lineRule="auto"/>
            </w:pPr>
            <w:hyperlink r:id="rId33" w:history="1">
              <w:r w:rsidR="00C17425" w:rsidRPr="00C17425">
                <w:rPr>
                  <w:rStyle w:val="Hyperlink"/>
                  <w:rFonts w:cs="Arial"/>
                  <w:color w:val="auto"/>
                </w:rPr>
                <w:t>S1-190280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25" w:rsidRPr="00C17425" w:rsidRDefault="00C1742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425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25" w:rsidRPr="00C17425" w:rsidRDefault="00C1742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7425">
              <w:rPr>
                <w:rFonts w:eastAsia="Times New Roman" w:cs="Arial"/>
                <w:szCs w:val="18"/>
                <w:lang w:eastAsia="ar-SA"/>
              </w:rPr>
              <w:t>NCIS use case – Potential Requirements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25" w:rsidRPr="00C17425" w:rsidRDefault="00C17425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25" w:rsidRPr="00C17425" w:rsidRDefault="00C17425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7425">
              <w:rPr>
                <w:rFonts w:eastAsia="Arial Unicode MS" w:cs="Arial"/>
                <w:szCs w:val="18"/>
                <w:lang w:eastAsia="ar-SA"/>
              </w:rPr>
              <w:t>Revision of S1-190041.</w:t>
            </w:r>
          </w:p>
        </w:tc>
      </w:tr>
      <w:tr w:rsidR="00214C0E" w:rsidRPr="00A75C05" w:rsidTr="00441AF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41AF8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41A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41AF8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214C0E" w:rsidRPr="00441AF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S1-190042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41AF8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AF8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41AF8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AF8">
              <w:rPr>
                <w:rFonts w:eastAsia="Times New Roman" w:cs="Arial" w:hint="eastAsia"/>
                <w:szCs w:val="18"/>
                <w:lang w:eastAsia="ar-SA"/>
              </w:rPr>
              <w:t xml:space="preserve">NCIS use case </w:t>
            </w:r>
            <w:r w:rsidRPr="00441AF8">
              <w:rPr>
                <w:rFonts w:eastAsia="Times New Roman" w:cs="Arial"/>
                <w:szCs w:val="18"/>
                <w:lang w:eastAsia="ar-SA"/>
              </w:rPr>
              <w:t>–</w:t>
            </w:r>
            <w:r w:rsidRPr="00441AF8">
              <w:rPr>
                <w:rFonts w:eastAsia="Times New Roman" w:cs="Arial" w:hint="eastAsia"/>
                <w:szCs w:val="18"/>
                <w:lang w:eastAsia="ar-SA"/>
              </w:rPr>
              <w:t xml:space="preserve"> </w:t>
            </w:r>
            <w:r w:rsidRPr="00441AF8">
              <w:rPr>
                <w:rFonts w:eastAsia="Times New Roman" w:cs="Arial"/>
                <w:szCs w:val="18"/>
                <w:lang w:eastAsia="ar-SA"/>
              </w:rPr>
              <w:t>Conclusions and Recommendations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41AF8" w:rsidRDefault="00441AF8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AF8">
              <w:rPr>
                <w:rFonts w:eastAsia="Times New Roman" w:cs="Arial"/>
                <w:szCs w:val="18"/>
                <w:lang w:eastAsia="ar-SA"/>
              </w:rPr>
              <w:t>Revised to S1-190281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41AF8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41AF8" w:rsidRPr="00A75C05" w:rsidTr="00441AF8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AF8" w:rsidRPr="00441AF8" w:rsidRDefault="00441AF8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41A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AF8" w:rsidRPr="00441AF8" w:rsidRDefault="003A58C6" w:rsidP="00822194">
            <w:pPr>
              <w:snapToGrid w:val="0"/>
              <w:spacing w:after="0" w:line="240" w:lineRule="auto"/>
            </w:pPr>
            <w:hyperlink r:id="rId35" w:history="1">
              <w:r w:rsidR="00441AF8" w:rsidRPr="00441AF8">
                <w:rPr>
                  <w:rStyle w:val="Hyperlink"/>
                  <w:rFonts w:cs="Arial"/>
                  <w:color w:val="auto"/>
                </w:rPr>
                <w:t>S1-190281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AF8" w:rsidRPr="00441AF8" w:rsidRDefault="00441AF8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AF8">
              <w:rPr>
                <w:rFonts w:eastAsia="Times New Roman" w:cs="Arial"/>
                <w:szCs w:val="18"/>
                <w:lang w:eastAsia="ar-SA"/>
              </w:rPr>
              <w:t>OPPO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AF8" w:rsidRPr="00441AF8" w:rsidRDefault="00441AF8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AF8">
              <w:rPr>
                <w:rFonts w:eastAsia="Times New Roman" w:cs="Arial"/>
                <w:szCs w:val="18"/>
                <w:lang w:eastAsia="ar-SA"/>
              </w:rPr>
              <w:t>NCIS use case – Conclusions and Recommendations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AF8" w:rsidRPr="00441AF8" w:rsidRDefault="00441AF8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AF8" w:rsidRPr="00441AF8" w:rsidRDefault="00441AF8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1AF8">
              <w:rPr>
                <w:rFonts w:eastAsia="Arial Unicode MS" w:cs="Arial"/>
                <w:szCs w:val="18"/>
                <w:lang w:eastAsia="ar-SA"/>
              </w:rPr>
              <w:t>Revision of S1-190042.</w:t>
            </w:r>
          </w:p>
        </w:tc>
      </w:tr>
      <w:tr w:rsidR="006739CB" w:rsidRPr="00A75C05" w:rsidTr="00BE7B51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39CB" w:rsidRPr="00BE7B51" w:rsidRDefault="006739CB" w:rsidP="004B5E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7B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39CB" w:rsidRPr="00BE7B51" w:rsidRDefault="003A58C6" w:rsidP="004B5E0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6" w:history="1">
              <w:r w:rsidR="006739CB" w:rsidRPr="00BE7B5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S1-190069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39CB" w:rsidRPr="00BE7B51" w:rsidRDefault="006739CB" w:rsidP="004B5E01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BE7B51">
              <w:rPr>
                <w:rFonts w:cs="Arial"/>
                <w:sz w:val="16"/>
                <w:szCs w:val="16"/>
                <w:lang w:eastAsia="nl-NL"/>
              </w:rPr>
              <w:t>Tencent</w:t>
            </w:r>
            <w:proofErr w:type="spellEnd"/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39CB" w:rsidRPr="00BE7B51" w:rsidRDefault="006739CB" w:rsidP="004B5E01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BE7B51">
              <w:rPr>
                <w:rFonts w:eastAsia="SimSun"/>
                <w:lang w:eastAsia="zh-CN"/>
              </w:rPr>
              <w:t xml:space="preserve">Discussion on Asymmetric Traffic for Cloud Gaming and </w:t>
            </w:r>
            <w:proofErr w:type="spellStart"/>
            <w:r w:rsidRPr="00BE7B51">
              <w:rPr>
                <w:rFonts w:eastAsia="SimSun"/>
                <w:lang w:eastAsia="zh-CN"/>
              </w:rPr>
              <w:t>pCR</w:t>
            </w:r>
            <w:proofErr w:type="spellEnd"/>
            <w:r w:rsidRPr="00BE7B51">
              <w:rPr>
                <w:rFonts w:eastAsia="SimSun"/>
                <w:lang w:eastAsia="zh-CN"/>
              </w:rPr>
              <w:t xml:space="preserve"> to TR 22.842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39CB" w:rsidRPr="00BE7B51" w:rsidRDefault="00BE7B51" w:rsidP="004B5E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B51">
              <w:rPr>
                <w:rFonts w:eastAsia="Times New Roman" w:cs="Arial"/>
                <w:szCs w:val="18"/>
                <w:lang w:eastAsia="ar-SA"/>
              </w:rPr>
              <w:t>Revised to S1-190265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739CB" w:rsidRPr="00BE7B51" w:rsidRDefault="006739CB" w:rsidP="004B5E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B51" w:rsidRPr="00A75C05" w:rsidTr="004B16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51" w:rsidRPr="00BE7B51" w:rsidRDefault="00BE7B51" w:rsidP="004B5E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7B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51" w:rsidRPr="00BE7B51" w:rsidRDefault="003A58C6" w:rsidP="004B5E01">
            <w:pPr>
              <w:snapToGrid w:val="0"/>
              <w:spacing w:after="0" w:line="240" w:lineRule="auto"/>
            </w:pPr>
            <w:hyperlink r:id="rId37" w:history="1">
              <w:r w:rsidR="00BE7B51" w:rsidRPr="00BE7B51">
                <w:rPr>
                  <w:rStyle w:val="Hyperlink"/>
                  <w:rFonts w:cs="Arial"/>
                  <w:color w:val="auto"/>
                </w:rPr>
                <w:t>S1-190265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51" w:rsidRPr="00BE7B51" w:rsidRDefault="00BE7B51" w:rsidP="004B5E01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BE7B51">
              <w:rPr>
                <w:rFonts w:cs="Arial"/>
                <w:sz w:val="16"/>
                <w:szCs w:val="16"/>
                <w:lang w:eastAsia="nl-NL"/>
              </w:rPr>
              <w:t>Tencent</w:t>
            </w:r>
            <w:proofErr w:type="spellEnd"/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51" w:rsidRPr="00BE7B51" w:rsidRDefault="00BE7B51" w:rsidP="004B5E01">
            <w:pPr>
              <w:spacing w:after="0" w:line="240" w:lineRule="auto"/>
              <w:rPr>
                <w:rFonts w:eastAsia="SimSun"/>
                <w:lang w:eastAsia="zh-CN"/>
              </w:rPr>
            </w:pPr>
            <w:r w:rsidRPr="00BE7B51">
              <w:rPr>
                <w:rFonts w:eastAsia="SimSun"/>
                <w:lang w:eastAsia="zh-CN"/>
              </w:rPr>
              <w:t xml:space="preserve">Discussion on Asymmetric Traffic for Cloud Gaming and </w:t>
            </w:r>
            <w:proofErr w:type="spellStart"/>
            <w:r w:rsidRPr="00BE7B51">
              <w:rPr>
                <w:rFonts w:eastAsia="SimSun"/>
                <w:lang w:eastAsia="zh-CN"/>
              </w:rPr>
              <w:t>pCR</w:t>
            </w:r>
            <w:proofErr w:type="spellEnd"/>
            <w:r w:rsidRPr="00BE7B51">
              <w:rPr>
                <w:rFonts w:eastAsia="SimSun"/>
                <w:lang w:eastAsia="zh-CN"/>
              </w:rPr>
              <w:t xml:space="preserve"> to TR 22.842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51" w:rsidRPr="00BE7B51" w:rsidRDefault="00BE7B51" w:rsidP="004B5E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B51" w:rsidRPr="00BE7B51" w:rsidRDefault="00BE7B51" w:rsidP="004B5E0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7B51">
              <w:rPr>
                <w:rFonts w:eastAsia="Arial Unicode MS" w:cs="Arial"/>
                <w:szCs w:val="18"/>
                <w:lang w:eastAsia="ar-SA"/>
              </w:rPr>
              <w:t>Revision of S1-190069.</w:t>
            </w:r>
          </w:p>
        </w:tc>
      </w:tr>
      <w:tr w:rsidR="00214C0E" w:rsidRPr="00A75C05" w:rsidTr="004B16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B16EB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B16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B16EB" w:rsidRDefault="006739CB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4B16EB">
              <w:rPr>
                <w:rFonts w:eastAsia="Times New Roman" w:cs="Arial"/>
                <w:szCs w:val="18"/>
                <w:lang w:eastAsia="ar-SA"/>
              </w:rPr>
              <w:t>S1-190256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B16EB" w:rsidRDefault="006739CB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4B16EB">
              <w:rPr>
                <w:rFonts w:cs="Arial"/>
                <w:sz w:val="16"/>
                <w:szCs w:val="16"/>
                <w:lang w:eastAsia="nl-NL"/>
              </w:rPr>
              <w:t>OPPO/Rapporteur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B16EB" w:rsidRDefault="006739CB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4B16EB">
              <w:rPr>
                <w:rFonts w:eastAsia="SimSun"/>
                <w:lang w:eastAsia="zh-CN"/>
              </w:rPr>
              <w:t>TR Clean 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B16EB" w:rsidRDefault="004B16E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16EB">
              <w:rPr>
                <w:rFonts w:eastAsia="Times New Roman" w:cs="Arial"/>
                <w:szCs w:val="18"/>
                <w:lang w:eastAsia="ar-SA"/>
              </w:rPr>
              <w:t>Revised to S1-190279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4C0E" w:rsidRPr="004B16EB" w:rsidRDefault="006739C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B16EB">
              <w:rPr>
                <w:rFonts w:eastAsia="Arial Unicode MS" w:cs="Arial"/>
                <w:szCs w:val="18"/>
                <w:lang w:eastAsia="ar-SA"/>
              </w:rPr>
              <w:t xml:space="preserve">New </w:t>
            </w:r>
            <w:proofErr w:type="spellStart"/>
            <w:r w:rsidRPr="004B16EB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4B16EB">
              <w:rPr>
                <w:rFonts w:eastAsia="Arial Unicode MS" w:cs="Arial"/>
                <w:szCs w:val="18"/>
                <w:lang w:eastAsia="ar-SA"/>
              </w:rPr>
              <w:t xml:space="preserve"> assigned</w:t>
            </w:r>
          </w:p>
        </w:tc>
      </w:tr>
      <w:tr w:rsidR="004B16EB" w:rsidRPr="00A75C05" w:rsidTr="004B16E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6EB" w:rsidRPr="004B16EB" w:rsidRDefault="004B16EB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B16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6EB" w:rsidRPr="004B16EB" w:rsidRDefault="003A58C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4B16EB" w:rsidRPr="004B16E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S1-190279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6EB" w:rsidRPr="004B16EB" w:rsidRDefault="004B16EB" w:rsidP="00822194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r w:rsidRPr="004B16EB">
              <w:rPr>
                <w:rFonts w:cs="Arial"/>
                <w:sz w:val="16"/>
                <w:szCs w:val="16"/>
                <w:lang w:eastAsia="nl-NL"/>
              </w:rPr>
              <w:t>OPPO/Rapporteur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6EB" w:rsidRPr="004B16EB" w:rsidRDefault="004B16EB" w:rsidP="00822194">
            <w:pPr>
              <w:spacing w:after="0" w:line="240" w:lineRule="auto"/>
              <w:rPr>
                <w:rFonts w:eastAsia="SimSun"/>
                <w:lang w:eastAsia="zh-CN"/>
              </w:rPr>
            </w:pPr>
            <w:r w:rsidRPr="004B16EB">
              <w:rPr>
                <w:rFonts w:eastAsia="SimSun"/>
                <w:lang w:eastAsia="zh-CN"/>
              </w:rPr>
              <w:t>TR Clean 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6EB" w:rsidRPr="004B16EB" w:rsidRDefault="004B16EB" w:rsidP="004B16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To exclude the text from 3 agreed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tdocs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in drafting;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6EB" w:rsidRDefault="004B16E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B16EB">
              <w:rPr>
                <w:rFonts w:eastAsia="Arial Unicode MS" w:cs="Arial"/>
                <w:i/>
                <w:szCs w:val="18"/>
                <w:lang w:eastAsia="ar-SA"/>
              </w:rPr>
              <w:t xml:space="preserve">New </w:t>
            </w:r>
            <w:proofErr w:type="spellStart"/>
            <w:r w:rsidRPr="004B16EB">
              <w:rPr>
                <w:rFonts w:eastAsia="Arial Unicode MS" w:cs="Arial"/>
                <w:i/>
                <w:szCs w:val="18"/>
                <w:lang w:eastAsia="ar-SA"/>
              </w:rPr>
              <w:t>tdoc</w:t>
            </w:r>
            <w:proofErr w:type="spellEnd"/>
            <w:r w:rsidRPr="004B16EB">
              <w:rPr>
                <w:rFonts w:eastAsia="Arial Unicode MS" w:cs="Arial"/>
                <w:i/>
                <w:szCs w:val="18"/>
                <w:lang w:eastAsia="ar-SA"/>
              </w:rPr>
              <w:t xml:space="preserve"> assigned</w:t>
            </w:r>
          </w:p>
          <w:p w:rsidR="004B16EB" w:rsidRPr="004B16EB" w:rsidRDefault="004B16EB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B16EB">
              <w:rPr>
                <w:rFonts w:eastAsia="Arial Unicode MS" w:cs="Arial"/>
                <w:szCs w:val="18"/>
                <w:lang w:eastAsia="ar-SA"/>
              </w:rPr>
              <w:t>Revision of S1-190256.</w:t>
            </w:r>
          </w:p>
        </w:tc>
      </w:tr>
      <w:tr w:rsidR="00214C0E" w:rsidRPr="00B81C05" w:rsidTr="00214C0E">
        <w:trPr>
          <w:trHeight w:val="141"/>
        </w:trPr>
        <w:tc>
          <w:tcPr>
            <w:tcW w:w="14601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214C0E" w:rsidRPr="00B81C05" w:rsidRDefault="00214C0E" w:rsidP="00822194">
            <w:pPr>
              <w:pStyle w:val="Heading3"/>
            </w:pPr>
            <w:r>
              <w:t>FS_NCIS output + session information</w:t>
            </w:r>
          </w:p>
        </w:tc>
      </w:tr>
      <w:tr w:rsidR="00214C0E" w:rsidRPr="0019142E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39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OPPO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TS22.</w:t>
            </w:r>
            <w:r>
              <w:rPr>
                <w:rFonts w:eastAsia="Times New Roman" w:cs="Arial"/>
                <w:szCs w:val="18"/>
                <w:lang w:eastAsia="ar-SA"/>
              </w:rPr>
              <w:t>842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v1.1.0 to include agreements at this meeting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3A58C6" w:rsidP="00822194">
            <w:pPr>
              <w:snapToGrid w:val="0"/>
              <w:spacing w:after="0" w:line="240" w:lineRule="auto"/>
            </w:pPr>
            <w:hyperlink r:id="rId40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OPPO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842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 xml:space="preserve">v2.0.0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19142E" w:rsidRDefault="00214C0E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NCIS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C0E" w:rsidRPr="00A75C05" w:rsidTr="00214C0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3A58C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214C0E" w:rsidRPr="00BD5B0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S1-190177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NCIS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C0E" w:rsidRPr="00F54E13" w:rsidRDefault="00214C0E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7D0D6D" w:rsidP="00822194">
            <w:pPr>
              <w:snapToGrid w:val="0"/>
              <w:spacing w:after="0" w:line="240" w:lineRule="auto"/>
            </w:pPr>
            <w:r w:rsidRPr="007D0D6D">
              <w:t>S1-190250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7D0D6D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KD: 250-299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7D0D6D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S1-190299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19142E" w:rsidRDefault="00C21F26" w:rsidP="008221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21F26" w:rsidRPr="00A75C05" w:rsidTr="0082219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F26" w:rsidRPr="00F54E13" w:rsidRDefault="00C21F26" w:rsidP="0082219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7737E3" w:rsidRPr="00C01622" w:rsidRDefault="006F344C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C01622">
              <w:rPr>
                <w:rFonts w:eastAsia="Arial Unicode MS" w:cs="Arial"/>
                <w:i/>
                <w:szCs w:val="18"/>
                <w:lang w:eastAsia="ko-KR"/>
              </w:rPr>
              <w:t xml:space="preserve">@ beginning:11 </w:t>
            </w:r>
            <w:proofErr w:type="spellStart"/>
            <w:r w:rsidRPr="00C01622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C01622">
              <w:rPr>
                <w:rFonts w:eastAsia="Arial Unicode MS" w:cs="Arial"/>
                <w:i/>
                <w:szCs w:val="18"/>
                <w:lang w:eastAsia="ko-KR"/>
              </w:rPr>
              <w:t xml:space="preserve">; </w:t>
            </w:r>
            <w:r w:rsidR="00F46A1B" w:rsidRPr="00C01622">
              <w:rPr>
                <w:rFonts w:eastAsia="Arial Unicode MS" w:cs="Arial"/>
                <w:i/>
                <w:szCs w:val="18"/>
              </w:rPr>
              <w:t>3 agreed; 8 revisions;</w:t>
            </w:r>
            <w:r w:rsidR="00C01622">
              <w:rPr>
                <w:rFonts w:eastAsia="Arial Unicode MS" w:cs="Arial"/>
                <w:i/>
                <w:szCs w:val="18"/>
              </w:rPr>
              <w:t xml:space="preserve">1 new </w:t>
            </w:r>
            <w:proofErr w:type="spellStart"/>
            <w:r w:rsidR="00C01622">
              <w:rPr>
                <w:rFonts w:eastAsia="Arial Unicode MS" w:cs="Arial"/>
                <w:i/>
                <w:szCs w:val="18"/>
              </w:rPr>
              <w:t>tdoc</w:t>
            </w:r>
            <w:proofErr w:type="spellEnd"/>
            <w:r w:rsidR="00C01622">
              <w:rPr>
                <w:rFonts w:eastAsia="Arial Unicode MS" w:cs="Arial"/>
                <w:i/>
                <w:szCs w:val="18"/>
              </w:rPr>
              <w:t xml:space="preserve"> (TR clean up – Rapporteur)</w:t>
            </w:r>
            <w:r w:rsidR="00A84657">
              <w:rPr>
                <w:rFonts w:eastAsia="Arial Unicode MS" w:cs="Arial"/>
                <w:i/>
                <w:szCs w:val="18"/>
              </w:rPr>
              <w:t xml:space="preserve">; </w:t>
            </w:r>
            <w:r w:rsidR="00A84657">
              <w:rPr>
                <w:rFonts w:eastAsia="Arial Unicode MS" w:cs="Arial"/>
                <w:i/>
                <w:szCs w:val="18"/>
                <w:lang w:eastAsia="ko-KR"/>
              </w:rPr>
              <w:t>original – two sessions; final – three sessions;</w:t>
            </w:r>
            <w:r w:rsidR="00A84657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bookmarkStart w:id="4" w:name="_GoBack"/>
            <w:r w:rsidR="00A84657">
              <w:rPr>
                <w:rFonts w:eastAsia="Arial Unicode MS" w:cs="Arial"/>
                <w:i/>
                <w:szCs w:val="18"/>
              </w:rPr>
              <w:t>around 21 participants</w:t>
            </w:r>
            <w:bookmarkEnd w:id="4"/>
          </w:p>
          <w:p w:rsidR="00FB7AE2" w:rsidRDefault="00FB7AE2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Overview sections, conclusion section, packet loss, addition of requirements, cloud rendering gaming, </w:t>
            </w:r>
            <w:r w:rsidR="000905CA">
              <w:rPr>
                <w:rFonts w:eastAsia="Arial Unicode MS" w:cs="Arial"/>
                <w:i/>
                <w:szCs w:val="18"/>
              </w:rPr>
              <w:t>NCIS group, Asymmetric traffic for cloud gaming;</w:t>
            </w:r>
          </w:p>
          <w:p w:rsidR="000905CA" w:rsidRPr="00894FB0" w:rsidRDefault="000905CA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Controversial? None but distinction b/w NCIS UE and NCIS user, NCIS group management; Consolidation to be handled in plenary.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214C0E">
        <w:trPr>
          <w:gridAfter w:val="1"/>
          <w:wAfter w:w="102" w:type="dxa"/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43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8C6" w:rsidRDefault="003A58C6" w:rsidP="002E015E">
      <w:pPr>
        <w:spacing w:after="0" w:line="240" w:lineRule="auto"/>
      </w:pPr>
      <w:r>
        <w:separator/>
      </w:r>
    </w:p>
  </w:endnote>
  <w:endnote w:type="continuationSeparator" w:id="0">
    <w:p w:rsidR="003A58C6" w:rsidRDefault="003A58C6" w:rsidP="002E015E">
      <w:pPr>
        <w:spacing w:after="0" w:line="240" w:lineRule="auto"/>
      </w:pPr>
      <w:r>
        <w:continuationSeparator/>
      </w:r>
    </w:p>
  </w:endnote>
  <w:endnote w:type="continuationNotice" w:id="1">
    <w:p w:rsidR="003A58C6" w:rsidRDefault="003A58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A84657">
          <w:rPr>
            <w:noProof/>
            <w:sz w:val="16"/>
            <w:szCs w:val="16"/>
          </w:rPr>
          <w:t>5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8C6" w:rsidRDefault="003A58C6" w:rsidP="002E015E">
      <w:pPr>
        <w:spacing w:after="0" w:line="240" w:lineRule="auto"/>
      </w:pPr>
      <w:r>
        <w:separator/>
      </w:r>
    </w:p>
  </w:footnote>
  <w:footnote w:type="continuationSeparator" w:id="0">
    <w:p w:rsidR="003A58C6" w:rsidRDefault="003A58C6" w:rsidP="002E015E">
      <w:pPr>
        <w:spacing w:after="0" w:line="240" w:lineRule="auto"/>
      </w:pPr>
      <w:r>
        <w:continuationSeparator/>
      </w:r>
    </w:p>
  </w:footnote>
  <w:footnote w:type="continuationNotice" w:id="1">
    <w:p w:rsidR="003A58C6" w:rsidRDefault="003A58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5CA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419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147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C69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8C6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1FB2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41F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AF8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6EB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38B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E45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40C1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1CB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4B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441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39CB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742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0F52"/>
    <w:rsid w:val="006F100F"/>
    <w:rsid w:val="006F183B"/>
    <w:rsid w:val="006F2153"/>
    <w:rsid w:val="006F221F"/>
    <w:rsid w:val="006F23A0"/>
    <w:rsid w:val="006F2534"/>
    <w:rsid w:val="006F25C8"/>
    <w:rsid w:val="006F344C"/>
    <w:rsid w:val="006F37F6"/>
    <w:rsid w:val="006F4AE8"/>
    <w:rsid w:val="006F4CCD"/>
    <w:rsid w:val="006F53BB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0D6D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AE5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925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6E4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2D45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A85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657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3A9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1CA7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E7B51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622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425"/>
    <w:rsid w:val="00C20BAC"/>
    <w:rsid w:val="00C213D5"/>
    <w:rsid w:val="00C21641"/>
    <w:rsid w:val="00C21F26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1CC"/>
    <w:rsid w:val="00CD1EAF"/>
    <w:rsid w:val="00CD2128"/>
    <w:rsid w:val="00CD23C4"/>
    <w:rsid w:val="00CD2EAB"/>
    <w:rsid w:val="00CD4157"/>
    <w:rsid w:val="00CD437C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0F3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48E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A1B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901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B7AE2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03C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LTE\SA1\TSGS1_85_Tallinn\Inbox\docs\S1-190251.zip" TargetMode="External"/><Relationship Id="rId18" Type="http://schemas.openxmlformats.org/officeDocument/2006/relationships/hyperlink" Target="file:///C:\Users\norpahj\AppData\Roaming\Microsoft\Word\docs\S1-190067.zip" TargetMode="External"/><Relationship Id="rId26" Type="http://schemas.openxmlformats.org/officeDocument/2006/relationships/hyperlink" Target="file:///D:\LTE\SA1\TSGS1_85_Tallinn\Inbox\docs\S1-190039.zip" TargetMode="External"/><Relationship Id="rId39" Type="http://schemas.openxmlformats.org/officeDocument/2006/relationships/hyperlink" Target="file:///C:\Users\norpahj\AppData\Local\Microsoft\Windows\INetCache\Content.Outlook\DS6I5XV9\docs\S1-19017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85_Tallinn\Inbox\docs\S1-190268.zip" TargetMode="External"/><Relationship Id="rId34" Type="http://schemas.openxmlformats.org/officeDocument/2006/relationships/hyperlink" Target="file:///C:\Users\norpahj\AppData\Roaming\Microsoft\Word\docs\S1-190042.zip" TargetMode="External"/><Relationship Id="rId42" Type="http://schemas.openxmlformats.org/officeDocument/2006/relationships/hyperlink" Target="file:///C:\Users\norpahj\AppData\Local\Microsoft\Windows\INetCache\Content.Outlook\DS6I5XV9\docs\S1-190177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5_Tallinn\Inbox\docs\S1-190226.zip" TargetMode="External"/><Relationship Id="rId17" Type="http://schemas.openxmlformats.org/officeDocument/2006/relationships/hyperlink" Target="file:///D:\LTE\SA1\TSGS1_85_Tallinn\Inbox\docs\S1-190267.zip" TargetMode="External"/><Relationship Id="rId25" Type="http://schemas.openxmlformats.org/officeDocument/2006/relationships/hyperlink" Target="file:///D:\LTE\SA1\TSGS1_85_Tallinn\Inbox\docs\S1-190269.zip" TargetMode="External"/><Relationship Id="rId33" Type="http://schemas.openxmlformats.org/officeDocument/2006/relationships/hyperlink" Target="file:///D:\LTE\SA1\TSGS1_85_Tallinn\Inbox\docs\S1-190280.zip" TargetMode="External"/><Relationship Id="rId38" Type="http://schemas.openxmlformats.org/officeDocument/2006/relationships/hyperlink" Target="file:///D:\LTE\SA1\TSGS1_85_Tallinn\Inbox\docs\S1-19027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5_Tallinn\Inbox\docs\S1-190252.zip" TargetMode="External"/><Relationship Id="rId20" Type="http://schemas.openxmlformats.org/officeDocument/2006/relationships/hyperlink" Target="file:///D:\LTE\SA1\TSGS1_85_Tallinn\Inbox\docs\S1-190253.zip" TargetMode="External"/><Relationship Id="rId29" Type="http://schemas.openxmlformats.org/officeDocument/2006/relationships/hyperlink" Target="file:///D:\LTE\SA1\TSGS1_85_Tallinn\Inbox\docs\S1-190278.zip" TargetMode="External"/><Relationship Id="rId41" Type="http://schemas.openxmlformats.org/officeDocument/2006/relationships/hyperlink" Target="file:///C:\Users\norpahj\AppData\Local\Microsoft\Windows\INetCache\Content.Outlook\DS6I5XV9\docs\S1-190176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AppData\Roaming\Microsoft\Word\docs\S1-190038.zip" TargetMode="External"/><Relationship Id="rId24" Type="http://schemas.openxmlformats.org/officeDocument/2006/relationships/hyperlink" Target="file:///D:\LTE\SA1\TSGS1_85_Tallinn\Inbox\docs\S1-190254.zip" TargetMode="External"/><Relationship Id="rId32" Type="http://schemas.openxmlformats.org/officeDocument/2006/relationships/hyperlink" Target="file:///C:\Users\norpahj\AppData\Roaming\Microsoft\Word\docs\S1-190041.zip" TargetMode="External"/><Relationship Id="rId37" Type="http://schemas.openxmlformats.org/officeDocument/2006/relationships/hyperlink" Target="file:///D:\LTE\SA1\TSGS1_85_Tallinn\Inbox\docs\S1-190265.zip" TargetMode="External"/><Relationship Id="rId40" Type="http://schemas.openxmlformats.org/officeDocument/2006/relationships/hyperlink" Target="file:///C:\Users\norpahj\AppData\Local\Microsoft\Windows\INetCache\Content.Outlook\DS6I5XV9\docs\S1-190175.zip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norpahj\AppData\Roaming\Microsoft\Word\docs\S1-190063.zip" TargetMode="External"/><Relationship Id="rId23" Type="http://schemas.openxmlformats.org/officeDocument/2006/relationships/hyperlink" Target="file:///D:\LTE\SA1\TSGS1_85_Tallinn\Inbox\docs\S1-190419.zip" TargetMode="External"/><Relationship Id="rId28" Type="http://schemas.openxmlformats.org/officeDocument/2006/relationships/hyperlink" Target="file:///D:\LTE\SA1\TSGS1_85_Tallinn\Inbox\docs\S1-190255.zip" TargetMode="External"/><Relationship Id="rId36" Type="http://schemas.openxmlformats.org/officeDocument/2006/relationships/hyperlink" Target="file:///C:\Users\norpahj\AppData\Roaming\Microsoft\Word\docs\S1-190069.zip" TargetMode="External"/><Relationship Id="rId10" Type="http://schemas.openxmlformats.org/officeDocument/2006/relationships/hyperlink" Target="file:///D:\LTE\SA1\TSGS1_85_Tallinn\Inbox\docs\S1-190250.zip" TargetMode="External"/><Relationship Id="rId19" Type="http://schemas.openxmlformats.org/officeDocument/2006/relationships/hyperlink" Target="file:///C:\Users\norpahj\AppData\Roaming\Microsoft\Word\docs\S1-190127.zip" TargetMode="External"/><Relationship Id="rId31" Type="http://schemas.openxmlformats.org/officeDocument/2006/relationships/hyperlink" Target="file:///D:\LTE\SA1\TSGS1_85_Tallinn\Inbox\docs\S1-190228.zip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Roaming\Microsoft\Word\docs\S1-190037.zip" TargetMode="External"/><Relationship Id="rId14" Type="http://schemas.openxmlformats.org/officeDocument/2006/relationships/hyperlink" Target="file:///D:\LTE\SA1\TSGS1_85_Tallinn\Inbox\docs\S1-190266.zip" TargetMode="External"/><Relationship Id="rId22" Type="http://schemas.openxmlformats.org/officeDocument/2006/relationships/hyperlink" Target="file:///C:\Users\norpahj\AppData\Roaming\Microsoft\Word\docs\S1-190129.zip" TargetMode="External"/><Relationship Id="rId27" Type="http://schemas.openxmlformats.org/officeDocument/2006/relationships/hyperlink" Target="file:///D:\LTE\SA1\TSGS1_85_Tallinn\Inbox\docs\S1-190227.zip" TargetMode="External"/><Relationship Id="rId30" Type="http://schemas.openxmlformats.org/officeDocument/2006/relationships/hyperlink" Target="file:///C:\Users\norpahj\AppData\Roaming\Microsoft\Word\docs\S1-190040.zip" TargetMode="External"/><Relationship Id="rId35" Type="http://schemas.openxmlformats.org/officeDocument/2006/relationships/hyperlink" Target="file:///D:\LTE\SA1\TSGS1_85_Tallinn\Inbox\docs\S1-190281.zip" TargetMode="External"/><Relationship Id="rId43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3C8EF-A00A-46AE-90A7-ABD8A639F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83</TotalTime>
  <Pages>5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9575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10</cp:revision>
  <dcterms:created xsi:type="dcterms:W3CDTF">2019-02-20T17:24:00Z</dcterms:created>
  <dcterms:modified xsi:type="dcterms:W3CDTF">2019-02-21T06:25:00Z</dcterms:modified>
</cp:coreProperties>
</file>